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R5-244596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Aug 19 - 23,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9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CA_n41C-n79A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31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CA_n41C-n79A without and with UL configuration CA_n41A-n79A</w:t>
            </w:r>
            <w:r>
              <w:rPr>
                <w:rFonts w:hint="eastAsia" w:eastAsia="宋体"/>
                <w:lang w:val="en-US" w:eastAsia="zh-CN"/>
              </w:rPr>
              <w:t xml:space="preserve"> and CA_n41C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F86FD0"/>
    <w:rsid w:val="087D297A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B0A4FBD"/>
    <w:rsid w:val="61054C1C"/>
    <w:rsid w:val="62DD3E94"/>
    <w:rsid w:val="638E5CCA"/>
    <w:rsid w:val="6AC66D75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2024-08-08T06:46:53Z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